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6388" w14:textId="77777777" w:rsidR="00FB52CE" w:rsidRDefault="00FB52CE" w:rsidP="00FB52CE">
      <w:pPr>
        <w:jc w:val="left"/>
        <w:rPr>
          <w:sz w:val="22"/>
        </w:rPr>
      </w:pPr>
      <w:r>
        <w:rPr>
          <w:sz w:val="22"/>
        </w:rPr>
        <w:t>……………………………….</w:t>
      </w:r>
    </w:p>
    <w:p w14:paraId="6F5119AB" w14:textId="77777777" w:rsidR="00FB52CE" w:rsidRPr="00FB52CE" w:rsidRDefault="00FB52CE" w:rsidP="00FB52CE">
      <w:pPr>
        <w:jc w:val="left"/>
        <w:rPr>
          <w:sz w:val="16"/>
          <w:szCs w:val="16"/>
        </w:rPr>
      </w:pPr>
      <w:r w:rsidRPr="00FB52CE">
        <w:rPr>
          <w:sz w:val="16"/>
          <w:szCs w:val="16"/>
        </w:rPr>
        <w:t xml:space="preserve">     /pieczątka Zakładu/</w:t>
      </w:r>
    </w:p>
    <w:p w14:paraId="155296FB" w14:textId="77777777" w:rsidR="00FB52CE" w:rsidRDefault="00FB52CE" w:rsidP="00FB52CE">
      <w:pPr>
        <w:jc w:val="left"/>
        <w:rPr>
          <w:sz w:val="22"/>
        </w:rPr>
      </w:pPr>
    </w:p>
    <w:p w14:paraId="1C76D75A" w14:textId="77777777" w:rsidR="00FB52CE" w:rsidRDefault="00FB52CE" w:rsidP="00FB52CE">
      <w:pPr>
        <w:jc w:val="center"/>
        <w:rPr>
          <w:sz w:val="22"/>
        </w:rPr>
      </w:pPr>
    </w:p>
    <w:p w14:paraId="16306C11" w14:textId="77777777" w:rsidR="00FB52CE" w:rsidRPr="00FB52CE" w:rsidRDefault="00FB52CE" w:rsidP="00FB52CE">
      <w:pPr>
        <w:jc w:val="center"/>
        <w:rPr>
          <w:szCs w:val="24"/>
        </w:rPr>
      </w:pPr>
    </w:p>
    <w:p w14:paraId="5AAE8FE1" w14:textId="77777777" w:rsidR="00FB52CE" w:rsidRDefault="00FB52CE" w:rsidP="00FB52CE">
      <w:pPr>
        <w:jc w:val="center"/>
        <w:rPr>
          <w:szCs w:val="24"/>
        </w:rPr>
      </w:pPr>
      <w:r w:rsidRPr="00FB52CE">
        <w:rPr>
          <w:szCs w:val="24"/>
        </w:rPr>
        <w:t>Notatka o odbyciu wizji lokalnej</w:t>
      </w:r>
    </w:p>
    <w:p w14:paraId="75D2A46B" w14:textId="77777777" w:rsidR="00FB52CE" w:rsidRPr="00FB52CE" w:rsidRDefault="00FB52CE" w:rsidP="00FB52CE">
      <w:pPr>
        <w:jc w:val="center"/>
        <w:rPr>
          <w:szCs w:val="24"/>
        </w:rPr>
      </w:pPr>
    </w:p>
    <w:p w14:paraId="2CFA9C7A" w14:textId="23DAF030" w:rsidR="00FB52CE" w:rsidRPr="0094350F" w:rsidRDefault="00FB52CE" w:rsidP="00FB258D">
      <w:pPr>
        <w:rPr>
          <w:b/>
          <w:bCs/>
          <w:sz w:val="20"/>
        </w:rPr>
      </w:pPr>
      <w:r w:rsidRPr="00FB52CE">
        <w:rPr>
          <w:sz w:val="20"/>
        </w:rPr>
        <w:t>Postępowanie nr</w:t>
      </w:r>
      <w:r w:rsidR="007F7FFB">
        <w:rPr>
          <w:sz w:val="20"/>
        </w:rPr>
        <w:t xml:space="preserve"> </w:t>
      </w:r>
      <w:r w:rsidR="007F7FFB" w:rsidRPr="007F7FFB">
        <w:rPr>
          <w:sz w:val="20"/>
        </w:rPr>
        <w:t>OO/2/000</w:t>
      </w:r>
      <w:r w:rsidR="00B72C9B">
        <w:rPr>
          <w:sz w:val="20"/>
        </w:rPr>
        <w:t>455/26</w:t>
      </w:r>
      <w:r w:rsidRPr="00FB52CE">
        <w:rPr>
          <w:sz w:val="20"/>
        </w:rPr>
        <w:t>, dotyczące</w:t>
      </w:r>
      <w:r w:rsidR="0097582D" w:rsidRPr="0094350F">
        <w:rPr>
          <w:b/>
          <w:bCs/>
          <w:sz w:val="20"/>
        </w:rPr>
        <w:t xml:space="preserve">: </w:t>
      </w:r>
      <w:r w:rsidR="00B72C9B" w:rsidRPr="00B72C9B">
        <w:rPr>
          <w:b/>
          <w:bCs/>
          <w:sz w:val="20"/>
        </w:rPr>
        <w:t>Opracowanie dokumentacji projektowej remontu Budynku OB70 w Zakładzie Produkcyjnym ORLEN OIL w Czechowicach- Dziedzicach</w:t>
      </w:r>
    </w:p>
    <w:p w14:paraId="2551B4B0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Miejsce i Data odbycia wizji: ………………………………………………………………………</w:t>
      </w:r>
      <w:r>
        <w:rPr>
          <w:sz w:val="20"/>
        </w:rPr>
        <w:t>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.</w:t>
      </w:r>
      <w:r w:rsidRPr="00FB52CE">
        <w:rPr>
          <w:sz w:val="20"/>
        </w:rPr>
        <w:t xml:space="preserve"> </w:t>
      </w:r>
    </w:p>
    <w:p w14:paraId="4A8D788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Firma </w:t>
      </w:r>
      <w:proofErr w:type="gramStart"/>
      <w:r w:rsidRPr="00FB52CE">
        <w:rPr>
          <w:sz w:val="20"/>
        </w:rPr>
        <w:t>( potencjalny</w:t>
      </w:r>
      <w:proofErr w:type="gramEnd"/>
      <w:r w:rsidRPr="00FB52CE">
        <w:rPr>
          <w:sz w:val="20"/>
        </w:rPr>
        <w:t xml:space="preserve"> oferent w postępowaniu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>.): ………………………………………………</w:t>
      </w:r>
      <w:r>
        <w:rPr>
          <w:sz w:val="20"/>
        </w:rPr>
        <w:t>…………….</w:t>
      </w:r>
      <w:r w:rsidRPr="00FB52CE">
        <w:rPr>
          <w:sz w:val="20"/>
        </w:rPr>
        <w:t xml:space="preserve"> </w:t>
      </w:r>
    </w:p>
    <w:p w14:paraId="30560D3E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>reprezentowany przez …………………………………. w oparciu o upoważnienie z dnia………</w:t>
      </w:r>
      <w:r>
        <w:rPr>
          <w:sz w:val="20"/>
        </w:rPr>
        <w:t>…………</w:t>
      </w:r>
      <w:r w:rsidRPr="00FB52CE">
        <w:rPr>
          <w:sz w:val="20"/>
        </w:rPr>
        <w:t xml:space="preserve"> </w:t>
      </w:r>
    </w:p>
    <w:p w14:paraId="7046C575" w14:textId="03DAFD0E" w:rsidR="00FB52CE" w:rsidRDefault="00FB52CE" w:rsidP="00FB52CE">
      <w:pPr>
        <w:rPr>
          <w:sz w:val="20"/>
        </w:rPr>
      </w:pPr>
      <w:r w:rsidRPr="00FB52CE">
        <w:rPr>
          <w:sz w:val="20"/>
        </w:rPr>
        <w:t xml:space="preserve">odbył wizję lokalną w lokalizacji Zakładu Produkcyjnego </w:t>
      </w:r>
      <w:proofErr w:type="spellStart"/>
      <w:r w:rsidRPr="00FB52CE">
        <w:rPr>
          <w:sz w:val="20"/>
        </w:rPr>
        <w:t>j.w</w:t>
      </w:r>
      <w:proofErr w:type="spellEnd"/>
      <w:r w:rsidRPr="00FB52CE">
        <w:rPr>
          <w:sz w:val="20"/>
        </w:rPr>
        <w:t xml:space="preserve">. celem zapoznania się z miejscem realizacji oraz szczegółowym zakresem rzeczowym zapytania ofertowego/postępowania przetargowego o nr </w:t>
      </w:r>
      <w:r w:rsidR="00B72C9B" w:rsidRPr="00B72C9B">
        <w:rPr>
          <w:sz w:val="20"/>
        </w:rPr>
        <w:t>OO/2/000455/26</w:t>
      </w:r>
      <w:r w:rsidR="00B72C9B">
        <w:rPr>
          <w:sz w:val="20"/>
        </w:rPr>
        <w:t>.</w:t>
      </w:r>
    </w:p>
    <w:p w14:paraId="1409A4CB" w14:textId="65C4803C" w:rsidR="00E04648" w:rsidRDefault="00E04648" w:rsidP="00FB52CE">
      <w:pPr>
        <w:rPr>
          <w:sz w:val="20"/>
        </w:rPr>
      </w:pPr>
      <w:r>
        <w:rPr>
          <w:sz w:val="20"/>
        </w:rPr>
        <w:t>Podczas wizji lokalnej przekazano w formie papierowej/elektronicznej* następujące dokumenty:</w:t>
      </w:r>
    </w:p>
    <w:p w14:paraId="670D7CDF" w14:textId="6C3085AC" w:rsidR="00E04648" w:rsidRDefault="00E04648" w:rsidP="00FB52CE">
      <w:pPr>
        <w:rPr>
          <w:sz w:val="20"/>
        </w:rPr>
      </w:pPr>
      <w:r>
        <w:rPr>
          <w:sz w:val="20"/>
        </w:rPr>
        <w:t>…………………..</w:t>
      </w:r>
    </w:p>
    <w:p w14:paraId="34EB3ABA" w14:textId="4E46B343" w:rsidR="00E04648" w:rsidRDefault="00E04648" w:rsidP="00FB52CE">
      <w:pPr>
        <w:rPr>
          <w:sz w:val="20"/>
        </w:rPr>
      </w:pPr>
      <w:r>
        <w:rPr>
          <w:sz w:val="20"/>
        </w:rPr>
        <w:t>…………………</w:t>
      </w:r>
    </w:p>
    <w:p w14:paraId="0C143ED4" w14:textId="7C9A3389" w:rsidR="00E04648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26B0BFD5" w14:textId="500B8A46" w:rsidR="00E04648" w:rsidRPr="00FB52CE" w:rsidRDefault="00E04648" w:rsidP="00FB52CE">
      <w:pPr>
        <w:rPr>
          <w:sz w:val="20"/>
        </w:rPr>
      </w:pPr>
      <w:r>
        <w:rPr>
          <w:sz w:val="20"/>
        </w:rPr>
        <w:t>……………………</w:t>
      </w:r>
    </w:p>
    <w:p w14:paraId="661213B6" w14:textId="77777777" w:rsidR="00FB52CE" w:rsidRPr="00FB52CE" w:rsidRDefault="00FB52CE" w:rsidP="00FB52CE">
      <w:pPr>
        <w:rPr>
          <w:sz w:val="20"/>
        </w:rPr>
      </w:pPr>
    </w:p>
    <w:p w14:paraId="5E8B10D8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UWAGI: </w:t>
      </w:r>
    </w:p>
    <w:p w14:paraId="1812259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0B397DCF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379C2127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7BB09C6C" w14:textId="77777777" w:rsidR="00FB52CE" w:rsidRPr="00FB52CE" w:rsidRDefault="00FB52CE" w:rsidP="00FB52CE">
      <w:pPr>
        <w:spacing w:after="120"/>
        <w:rPr>
          <w:sz w:val="20"/>
        </w:rPr>
      </w:pPr>
      <w:r w:rsidRPr="00FB52CE">
        <w:rPr>
          <w:sz w:val="20"/>
        </w:rPr>
        <w:t xml:space="preserve">…………………………………………………………………………………………………………… </w:t>
      </w:r>
    </w:p>
    <w:p w14:paraId="416DD179" w14:textId="77777777" w:rsidR="00FB52CE" w:rsidRPr="00FB52CE" w:rsidRDefault="00FB52CE" w:rsidP="00FB52CE">
      <w:pPr>
        <w:rPr>
          <w:sz w:val="20"/>
        </w:rPr>
      </w:pPr>
      <w:r w:rsidRPr="00FB52CE">
        <w:rPr>
          <w:sz w:val="20"/>
        </w:rPr>
        <w:t xml:space="preserve"> </w:t>
      </w:r>
    </w:p>
    <w:p w14:paraId="2D09DAB6" w14:textId="77777777" w:rsidR="00FB52CE" w:rsidRDefault="00FB52CE" w:rsidP="00FB52CE">
      <w:pPr>
        <w:rPr>
          <w:sz w:val="22"/>
        </w:rPr>
      </w:pPr>
    </w:p>
    <w:p w14:paraId="6E184418" w14:textId="77777777" w:rsidR="00FB52CE" w:rsidRDefault="00FB52CE" w:rsidP="00FB52CE">
      <w:pPr>
        <w:rPr>
          <w:sz w:val="22"/>
        </w:rPr>
      </w:pPr>
    </w:p>
    <w:p w14:paraId="33F92D9A" w14:textId="77777777" w:rsidR="00FB52CE" w:rsidRDefault="00FB52CE" w:rsidP="00FB52CE">
      <w:pPr>
        <w:rPr>
          <w:sz w:val="22"/>
        </w:rPr>
      </w:pPr>
    </w:p>
    <w:p w14:paraId="79574189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</w:t>
      </w:r>
      <w:r w:rsidRPr="00FB52CE">
        <w:rPr>
          <w:sz w:val="20"/>
        </w:rPr>
        <w:t>………………………</w:t>
      </w:r>
      <w:r>
        <w:rPr>
          <w:sz w:val="20"/>
        </w:rPr>
        <w:t>…….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  <w:t>………………………………….</w:t>
      </w:r>
    </w:p>
    <w:p w14:paraId="237A27BF" w14:textId="77777777" w:rsidR="00FB52CE" w:rsidRPr="00FB52CE" w:rsidRDefault="00FB52CE" w:rsidP="00FB52CE">
      <w:pPr>
        <w:rPr>
          <w:sz w:val="20"/>
        </w:rPr>
      </w:pPr>
      <w:r>
        <w:rPr>
          <w:sz w:val="20"/>
        </w:rPr>
        <w:t xml:space="preserve">                      </w:t>
      </w:r>
      <w:r w:rsidRPr="00FB52CE">
        <w:rPr>
          <w:sz w:val="20"/>
        </w:rPr>
        <w:t xml:space="preserve">Czytelny podpis </w:t>
      </w:r>
      <w:r w:rsidRPr="00FB52CE">
        <w:rPr>
          <w:sz w:val="20"/>
        </w:rPr>
        <w:tab/>
      </w:r>
      <w:r w:rsidRPr="00FB52CE">
        <w:rPr>
          <w:sz w:val="20"/>
        </w:rPr>
        <w:tab/>
      </w:r>
      <w:r w:rsidRPr="00FB52CE">
        <w:rPr>
          <w:sz w:val="20"/>
        </w:rPr>
        <w:tab/>
      </w:r>
      <w:r>
        <w:rPr>
          <w:sz w:val="20"/>
        </w:rPr>
        <w:t xml:space="preserve">                                    </w:t>
      </w:r>
      <w:r w:rsidRPr="00FB52CE">
        <w:rPr>
          <w:sz w:val="20"/>
        </w:rPr>
        <w:t>Czytelny podpis</w:t>
      </w:r>
    </w:p>
    <w:p w14:paraId="20539159" w14:textId="77777777" w:rsidR="00FB52CE" w:rsidRPr="00FB52CE" w:rsidRDefault="00FB52CE" w:rsidP="00FB52CE">
      <w:pPr>
        <w:jc w:val="center"/>
        <w:rPr>
          <w:sz w:val="20"/>
        </w:rPr>
      </w:pPr>
      <w:r>
        <w:rPr>
          <w:b/>
          <w:bCs/>
          <w:sz w:val="20"/>
        </w:rPr>
        <w:t xml:space="preserve">              </w:t>
      </w:r>
      <w:r w:rsidRPr="00FB52CE">
        <w:rPr>
          <w:b/>
          <w:bCs/>
          <w:sz w:val="20"/>
        </w:rPr>
        <w:t>Oferent</w:t>
      </w:r>
      <w:r w:rsidRPr="00FB52CE">
        <w:rPr>
          <w:sz w:val="20"/>
        </w:rPr>
        <w:t xml:space="preserve">                                                             </w:t>
      </w:r>
      <w:r>
        <w:rPr>
          <w:sz w:val="20"/>
        </w:rPr>
        <w:t xml:space="preserve">       </w:t>
      </w:r>
      <w:r w:rsidRPr="00FB52CE">
        <w:rPr>
          <w:b/>
          <w:bCs/>
          <w:sz w:val="20"/>
        </w:rPr>
        <w:t>Przedstawiciel ORLEN OIL</w:t>
      </w:r>
    </w:p>
    <w:p w14:paraId="40FBB755" w14:textId="77777777" w:rsidR="00FB52CE" w:rsidRPr="00FB52CE" w:rsidRDefault="00FB52CE" w:rsidP="00FB52CE">
      <w:pPr>
        <w:jc w:val="center"/>
        <w:rPr>
          <w:sz w:val="20"/>
        </w:rPr>
      </w:pPr>
    </w:p>
    <w:p w14:paraId="13B513F8" w14:textId="77777777" w:rsidR="00FB52CE" w:rsidRPr="00FB52CE" w:rsidRDefault="00FB52CE" w:rsidP="00FB52CE">
      <w:pPr>
        <w:rPr>
          <w:b/>
          <w:bCs/>
          <w:sz w:val="20"/>
        </w:rPr>
      </w:pPr>
      <w:r w:rsidRPr="00FB52CE">
        <w:rPr>
          <w:sz w:val="20"/>
        </w:rPr>
        <w:t xml:space="preserve">     </w:t>
      </w:r>
    </w:p>
    <w:p w14:paraId="24CBCDA3" w14:textId="09D8D2CB" w:rsidR="00FB52CE" w:rsidRPr="00E04648" w:rsidRDefault="00E04648" w:rsidP="00E04648">
      <w:pPr>
        <w:rPr>
          <w:sz w:val="20"/>
        </w:rPr>
      </w:pPr>
      <w:r>
        <w:rPr>
          <w:sz w:val="20"/>
        </w:rPr>
        <w:t>*zaznaczyć formę przekazania dokumentów</w:t>
      </w:r>
    </w:p>
    <w:sectPr w:rsidR="00FB52CE" w:rsidRPr="00E04648" w:rsidSect="0020033B">
      <w:headerReference w:type="even" r:id="rId13"/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8AD31" w14:textId="77777777" w:rsidR="004F0FF0" w:rsidRDefault="004F0FF0">
      <w:r>
        <w:separator/>
      </w:r>
    </w:p>
  </w:endnote>
  <w:endnote w:type="continuationSeparator" w:id="0">
    <w:p w14:paraId="08BCF19A" w14:textId="77777777" w:rsidR="004F0FF0" w:rsidRDefault="004F0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5998B53C" w14:textId="77777777">
      <w:trPr>
        <w:trHeight w:val="1848"/>
      </w:trPr>
      <w:tc>
        <w:tcPr>
          <w:tcW w:w="3472" w:type="dxa"/>
          <w:vAlign w:val="bottom"/>
        </w:tcPr>
        <w:p w14:paraId="1FC4FB1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62E1C8D2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0AE1F8DC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1A14B7DC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27DE45A5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152292CD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6A667D5D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infolinia</w:t>
          </w:r>
          <w:proofErr w:type="spellEnd"/>
          <w:r w:rsidRPr="008B1BB7">
            <w:rPr>
              <w:rFonts w:cs="Arial"/>
              <w:color w:val="808080"/>
              <w:sz w:val="14"/>
              <w:szCs w:val="14"/>
              <w:lang w:val="en-GB"/>
            </w:rPr>
            <w:t>: 0801 102 103</w:t>
          </w:r>
        </w:p>
        <w:p w14:paraId="78E45025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9E382D7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581F656B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4782A89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7A8B7AB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53EF4C44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E4DB6BB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67D83C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78DF4764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28C2C01D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5250EAE1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054FAB7C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5C725D2E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2A6DA333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1AAE2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526DA42D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BA47" w14:textId="77777777" w:rsidR="004F0FF0" w:rsidRDefault="004F0FF0">
      <w:r>
        <w:separator/>
      </w:r>
    </w:p>
  </w:footnote>
  <w:footnote w:type="continuationSeparator" w:id="0">
    <w:p w14:paraId="540C538A" w14:textId="77777777" w:rsidR="004F0FF0" w:rsidRDefault="004F0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FBCA" w14:textId="77777777" w:rsidR="008B1BB7" w:rsidRDefault="008B1BB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A0C9" w14:textId="192180AC" w:rsidR="00E4605D" w:rsidRPr="00DE791B" w:rsidRDefault="00614434" w:rsidP="00614434">
    <w:pPr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35520367" wp14:editId="265953BF">
          <wp:extent cx="852516" cy="1224000"/>
          <wp:effectExtent l="0" t="0" r="5080" b="0"/>
          <wp:docPr id="37675695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516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FFE7C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96C7DB4"/>
    <w:multiLevelType w:val="hybridMultilevel"/>
    <w:tmpl w:val="2BF8157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33229817">
    <w:abstractNumId w:val="3"/>
  </w:num>
  <w:num w:numId="2" w16cid:durableId="778648528">
    <w:abstractNumId w:val="6"/>
  </w:num>
  <w:num w:numId="3" w16cid:durableId="1321040766">
    <w:abstractNumId w:val="0"/>
  </w:num>
  <w:num w:numId="4" w16cid:durableId="1460030078">
    <w:abstractNumId w:val="1"/>
  </w:num>
  <w:num w:numId="5" w16cid:durableId="166941282">
    <w:abstractNumId w:val="2"/>
  </w:num>
  <w:num w:numId="6" w16cid:durableId="1239099871">
    <w:abstractNumId w:val="4"/>
  </w:num>
  <w:num w:numId="7" w16cid:durableId="11980804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16B1B"/>
    <w:rsid w:val="00125C0B"/>
    <w:rsid w:val="0013660D"/>
    <w:rsid w:val="001404A9"/>
    <w:rsid w:val="00145A4D"/>
    <w:rsid w:val="00147B5E"/>
    <w:rsid w:val="00147E5B"/>
    <w:rsid w:val="001637C6"/>
    <w:rsid w:val="001D6F1C"/>
    <w:rsid w:val="001E2535"/>
    <w:rsid w:val="0020033B"/>
    <w:rsid w:val="00205F8E"/>
    <w:rsid w:val="00212FEE"/>
    <w:rsid w:val="002550E4"/>
    <w:rsid w:val="00270553"/>
    <w:rsid w:val="00271A39"/>
    <w:rsid w:val="002A5D97"/>
    <w:rsid w:val="002D1FDA"/>
    <w:rsid w:val="002D6AC1"/>
    <w:rsid w:val="002D7807"/>
    <w:rsid w:val="002F2CE1"/>
    <w:rsid w:val="0030643A"/>
    <w:rsid w:val="00311BF1"/>
    <w:rsid w:val="00315644"/>
    <w:rsid w:val="00316744"/>
    <w:rsid w:val="00320C84"/>
    <w:rsid w:val="003250D4"/>
    <w:rsid w:val="003374CE"/>
    <w:rsid w:val="00343A69"/>
    <w:rsid w:val="00346E0F"/>
    <w:rsid w:val="00356AFD"/>
    <w:rsid w:val="00361AB5"/>
    <w:rsid w:val="003853BF"/>
    <w:rsid w:val="003A40EC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86B81"/>
    <w:rsid w:val="00490B24"/>
    <w:rsid w:val="00495166"/>
    <w:rsid w:val="004A22C7"/>
    <w:rsid w:val="004A4869"/>
    <w:rsid w:val="004A50AB"/>
    <w:rsid w:val="004A567F"/>
    <w:rsid w:val="004B41EC"/>
    <w:rsid w:val="004C1B2B"/>
    <w:rsid w:val="004E0050"/>
    <w:rsid w:val="004E771B"/>
    <w:rsid w:val="004F0FF0"/>
    <w:rsid w:val="004F255E"/>
    <w:rsid w:val="00515074"/>
    <w:rsid w:val="005233AC"/>
    <w:rsid w:val="005357A3"/>
    <w:rsid w:val="005364A5"/>
    <w:rsid w:val="00536A08"/>
    <w:rsid w:val="00550F2E"/>
    <w:rsid w:val="00576613"/>
    <w:rsid w:val="005869E7"/>
    <w:rsid w:val="00587CAC"/>
    <w:rsid w:val="0059321F"/>
    <w:rsid w:val="00596AA4"/>
    <w:rsid w:val="005B2E20"/>
    <w:rsid w:val="005D2407"/>
    <w:rsid w:val="005D3270"/>
    <w:rsid w:val="005E74FC"/>
    <w:rsid w:val="005F2539"/>
    <w:rsid w:val="00612062"/>
    <w:rsid w:val="0061421B"/>
    <w:rsid w:val="00614434"/>
    <w:rsid w:val="00630620"/>
    <w:rsid w:val="00635E91"/>
    <w:rsid w:val="00647062"/>
    <w:rsid w:val="00651714"/>
    <w:rsid w:val="006521EA"/>
    <w:rsid w:val="006528F9"/>
    <w:rsid w:val="00665C7B"/>
    <w:rsid w:val="00671AA9"/>
    <w:rsid w:val="00680DD3"/>
    <w:rsid w:val="006C696A"/>
    <w:rsid w:val="006E5A3F"/>
    <w:rsid w:val="007209D5"/>
    <w:rsid w:val="007358A2"/>
    <w:rsid w:val="00746D2C"/>
    <w:rsid w:val="00763A50"/>
    <w:rsid w:val="00774847"/>
    <w:rsid w:val="00792A9F"/>
    <w:rsid w:val="00792E3C"/>
    <w:rsid w:val="007A438B"/>
    <w:rsid w:val="007B7A32"/>
    <w:rsid w:val="007D7125"/>
    <w:rsid w:val="007F7FFB"/>
    <w:rsid w:val="0081618C"/>
    <w:rsid w:val="00827755"/>
    <w:rsid w:val="00836E8F"/>
    <w:rsid w:val="008460E1"/>
    <w:rsid w:val="00863FC6"/>
    <w:rsid w:val="00865C9F"/>
    <w:rsid w:val="00876DE0"/>
    <w:rsid w:val="008809F1"/>
    <w:rsid w:val="00880A9E"/>
    <w:rsid w:val="008A4A2B"/>
    <w:rsid w:val="008B1A99"/>
    <w:rsid w:val="008B1BB7"/>
    <w:rsid w:val="008D3639"/>
    <w:rsid w:val="008D5C7B"/>
    <w:rsid w:val="008E715D"/>
    <w:rsid w:val="008F3F11"/>
    <w:rsid w:val="008F6A82"/>
    <w:rsid w:val="0090257E"/>
    <w:rsid w:val="00902F4D"/>
    <w:rsid w:val="00920723"/>
    <w:rsid w:val="009300C3"/>
    <w:rsid w:val="009319EB"/>
    <w:rsid w:val="0094350F"/>
    <w:rsid w:val="0097582D"/>
    <w:rsid w:val="0098353D"/>
    <w:rsid w:val="00995439"/>
    <w:rsid w:val="009956AC"/>
    <w:rsid w:val="009A7195"/>
    <w:rsid w:val="009B351E"/>
    <w:rsid w:val="009D0C4F"/>
    <w:rsid w:val="00A17DF6"/>
    <w:rsid w:val="00A31054"/>
    <w:rsid w:val="00A729F0"/>
    <w:rsid w:val="00A961FA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72C9B"/>
    <w:rsid w:val="00B8729B"/>
    <w:rsid w:val="00B91B09"/>
    <w:rsid w:val="00B94089"/>
    <w:rsid w:val="00B96BA4"/>
    <w:rsid w:val="00BA7958"/>
    <w:rsid w:val="00BB5A7E"/>
    <w:rsid w:val="00BB7AED"/>
    <w:rsid w:val="00BE5276"/>
    <w:rsid w:val="00BF21FC"/>
    <w:rsid w:val="00BF42D0"/>
    <w:rsid w:val="00C2549F"/>
    <w:rsid w:val="00C2647D"/>
    <w:rsid w:val="00C26CCE"/>
    <w:rsid w:val="00C474FB"/>
    <w:rsid w:val="00C5487A"/>
    <w:rsid w:val="00C72378"/>
    <w:rsid w:val="00C77796"/>
    <w:rsid w:val="00C84A44"/>
    <w:rsid w:val="00C9442A"/>
    <w:rsid w:val="00C95DB1"/>
    <w:rsid w:val="00CA4EA6"/>
    <w:rsid w:val="00CD0187"/>
    <w:rsid w:val="00CE62C7"/>
    <w:rsid w:val="00D3000E"/>
    <w:rsid w:val="00D330AD"/>
    <w:rsid w:val="00D36FFE"/>
    <w:rsid w:val="00D43D2B"/>
    <w:rsid w:val="00D62887"/>
    <w:rsid w:val="00D73F37"/>
    <w:rsid w:val="00D74354"/>
    <w:rsid w:val="00D83F19"/>
    <w:rsid w:val="00D91156"/>
    <w:rsid w:val="00D97AA6"/>
    <w:rsid w:val="00DC742A"/>
    <w:rsid w:val="00DE2EE0"/>
    <w:rsid w:val="00DE67EC"/>
    <w:rsid w:val="00DF1408"/>
    <w:rsid w:val="00E00B0C"/>
    <w:rsid w:val="00E04648"/>
    <w:rsid w:val="00E16FDB"/>
    <w:rsid w:val="00E238AC"/>
    <w:rsid w:val="00E272ED"/>
    <w:rsid w:val="00E320A5"/>
    <w:rsid w:val="00E4605D"/>
    <w:rsid w:val="00E56485"/>
    <w:rsid w:val="00E63B4D"/>
    <w:rsid w:val="00E7140A"/>
    <w:rsid w:val="00E739F0"/>
    <w:rsid w:val="00E76E87"/>
    <w:rsid w:val="00E92DDC"/>
    <w:rsid w:val="00E95997"/>
    <w:rsid w:val="00EA3B43"/>
    <w:rsid w:val="00EB5437"/>
    <w:rsid w:val="00EC4129"/>
    <w:rsid w:val="00EC57DF"/>
    <w:rsid w:val="00ED0485"/>
    <w:rsid w:val="00EE2786"/>
    <w:rsid w:val="00F07F78"/>
    <w:rsid w:val="00F26B3A"/>
    <w:rsid w:val="00F37F64"/>
    <w:rsid w:val="00F50046"/>
    <w:rsid w:val="00F66AAC"/>
    <w:rsid w:val="00F83ADE"/>
    <w:rsid w:val="00FA05C7"/>
    <w:rsid w:val="00FA0CBD"/>
    <w:rsid w:val="00FB258D"/>
    <w:rsid w:val="00FB443A"/>
    <w:rsid w:val="00FB52CE"/>
    <w:rsid w:val="00FB55DD"/>
    <w:rsid w:val="00FC2000"/>
    <w:rsid w:val="00FE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AD815"/>
  <w15:chartTrackingRefBased/>
  <w15:docId w15:val="{2E2DFC7F-1247-4DBF-84CB-DCEF0E8A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basedOn w:val="Normalny"/>
    <w:uiPriority w:val="34"/>
    <w:qFormat/>
    <w:rsid w:val="00E04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27BAF5-B35F-4400-987E-54055C8B0F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12</TotalTime>
  <Pages>1</Pages>
  <Words>105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1280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Steege Anna (OIL)</cp:lastModifiedBy>
  <cp:revision>12</cp:revision>
  <cp:lastPrinted>2018-04-27T07:47:00Z</cp:lastPrinted>
  <dcterms:created xsi:type="dcterms:W3CDTF">2024-08-29T09:42:00Z</dcterms:created>
  <dcterms:modified xsi:type="dcterms:W3CDTF">2026-07-21T05:30:00Z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  <property fmtid="{D5CDD505-2E9C-101B-9397-08002B2CF9AE}" pid="5" name="MSIP_Label_53312e15-a5e9-4500-a857-15b9f442bba9_Enabled">
    <vt:lpwstr>true</vt:lpwstr>
  </property>
  <property fmtid="{D5CDD505-2E9C-101B-9397-08002B2CF9AE}" pid="6" name="MSIP_Label_53312e15-a5e9-4500-a857-15b9f442bba9_SetDate">
    <vt:lpwstr>2024-07-12T07:21:06Z</vt:lpwstr>
  </property>
  <property fmtid="{D5CDD505-2E9C-101B-9397-08002B2CF9AE}" pid="7" name="MSIP_Label_53312e15-a5e9-4500-a857-15b9f442bba9_Method">
    <vt:lpwstr>Standard</vt:lpwstr>
  </property>
  <property fmtid="{D5CDD505-2E9C-101B-9397-08002B2CF9AE}" pid="8" name="MSIP_Label_53312e15-a5e9-4500-a857-15b9f442bba9_Name">
    <vt:lpwstr>Informacje służbowe</vt:lpwstr>
  </property>
  <property fmtid="{D5CDD505-2E9C-101B-9397-08002B2CF9AE}" pid="9" name="MSIP_Label_53312e15-a5e9-4500-a857-15b9f442bba9_SiteId">
    <vt:lpwstr>8240863f-2f43-471d-b2eb-4a75fb9fab5b</vt:lpwstr>
  </property>
  <property fmtid="{D5CDD505-2E9C-101B-9397-08002B2CF9AE}" pid="10" name="MSIP_Label_53312e15-a5e9-4500-a857-15b9f442bba9_ActionId">
    <vt:lpwstr>50dfce65-2e7f-44ca-8c3e-d57908b312dd</vt:lpwstr>
  </property>
  <property fmtid="{D5CDD505-2E9C-101B-9397-08002B2CF9AE}" pid="11" name="MSIP_Label_53312e15-a5e9-4500-a857-15b9f442bba9_ContentBits">
    <vt:lpwstr>0</vt:lpwstr>
  </property>
</Properties>
</file>